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C7" w:rsidRPr="00D44EBD" w:rsidRDefault="00CA5DC7" w:rsidP="000E1CFF">
      <w:pPr>
        <w:autoSpaceDE w:val="0"/>
        <w:autoSpaceDN w:val="0"/>
        <w:adjustRightInd w:val="0"/>
        <w:rPr>
          <w:b/>
          <w:bCs/>
          <w:noProof/>
          <w:sz w:val="24"/>
          <w:szCs w:val="24"/>
        </w:rPr>
      </w:pPr>
      <w:bookmarkStart w:id="0" w:name="_GoBack"/>
    </w:p>
    <w:p w:rsidR="00CA5DC7" w:rsidRPr="00D44EBD" w:rsidRDefault="00CA5DC7" w:rsidP="00D46C44">
      <w:pPr>
        <w:autoSpaceDE w:val="0"/>
        <w:autoSpaceDN w:val="0"/>
        <w:adjustRightInd w:val="0"/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OBRAZAC 4 - IZJAVAPONUĐAČA</w:t>
      </w:r>
    </w:p>
    <w:p w:rsidR="00CA5DC7" w:rsidRPr="00D44EBD" w:rsidRDefault="00CA5DC7" w:rsidP="00D46C44">
      <w:pPr>
        <w:autoSpaceDE w:val="0"/>
        <w:autoSpaceDN w:val="0"/>
        <w:adjustRightInd w:val="0"/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OISPUNJAVANJU</w:t>
      </w:r>
      <w:r w:rsidRPr="00D44EBD">
        <w:rPr>
          <w:b/>
          <w:bCs/>
          <w:noProof/>
          <w:sz w:val="24"/>
          <w:szCs w:val="24"/>
        </w:rPr>
        <w:t xml:space="preserve"> OBAVEZNIH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</w:rPr>
        <w:t>USLOVA I DODATNIH USLOVA FINANSIJSKOG KAPACITETA U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</w:rPr>
        <w:t>POSTUPKU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</w:rPr>
        <w:t>NABAVKE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</w:rPr>
        <w:t>MALE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</w:rPr>
        <w:t>VREDNOSTI</w:t>
      </w:r>
    </w:p>
    <w:p w:rsidR="00CA5DC7" w:rsidRPr="00D44EBD" w:rsidRDefault="00CA5DC7" w:rsidP="00D46C44">
      <w:pPr>
        <w:autoSpaceDE w:val="0"/>
        <w:autoSpaceDN w:val="0"/>
        <w:adjustRightInd w:val="0"/>
        <w:rPr>
          <w:b/>
          <w:bCs/>
          <w:noProof/>
          <w:sz w:val="24"/>
          <w:szCs w:val="24"/>
        </w:rPr>
      </w:pPr>
    </w:p>
    <w:p w:rsidR="00CA5DC7" w:rsidRPr="00D44EBD" w:rsidRDefault="00CA5DC7" w:rsidP="00D46C44">
      <w:pPr>
        <w:autoSpaceDE w:val="0"/>
        <w:autoSpaceDN w:val="0"/>
        <w:adjustRightInd w:val="0"/>
        <w:rPr>
          <w:noProof/>
          <w:sz w:val="24"/>
          <w:szCs w:val="24"/>
        </w:rPr>
      </w:pPr>
      <w:r w:rsidRPr="00D44EBD">
        <w:rPr>
          <w:noProof/>
          <w:sz w:val="24"/>
          <w:szCs w:val="24"/>
        </w:rPr>
        <w:t xml:space="preserve">Pod punom materijalnom i krivičnom odgovornošću, kao zastupnik </w:t>
      </w:r>
      <w:r>
        <w:rPr>
          <w:noProof/>
          <w:sz w:val="24"/>
          <w:szCs w:val="24"/>
        </w:rPr>
        <w:t>ponuđača</w:t>
      </w:r>
      <w:r w:rsidRPr="00D44EBD">
        <w:rPr>
          <w:noProof/>
          <w:sz w:val="24"/>
          <w:szCs w:val="24"/>
        </w:rPr>
        <w:t>, dajem sledeću</w:t>
      </w:r>
    </w:p>
    <w:p w:rsidR="00CA5DC7" w:rsidRPr="00D44EBD" w:rsidRDefault="00CA5DC7" w:rsidP="00D46C44">
      <w:pPr>
        <w:autoSpaceDE w:val="0"/>
        <w:autoSpaceDN w:val="0"/>
        <w:adjustRightInd w:val="0"/>
        <w:rPr>
          <w:b/>
          <w:bCs/>
          <w:noProof/>
          <w:sz w:val="24"/>
          <w:szCs w:val="24"/>
        </w:rPr>
      </w:pPr>
    </w:p>
    <w:p w:rsidR="00CA5DC7" w:rsidRPr="00D44EBD" w:rsidRDefault="00CA5DC7" w:rsidP="00D46C44">
      <w:pPr>
        <w:autoSpaceDE w:val="0"/>
        <w:autoSpaceDN w:val="0"/>
        <w:adjustRightInd w:val="0"/>
        <w:jc w:val="center"/>
        <w:rPr>
          <w:b/>
          <w:bCs/>
          <w:noProof/>
          <w:sz w:val="24"/>
          <w:szCs w:val="24"/>
        </w:rPr>
      </w:pPr>
      <w:r w:rsidRPr="00D44EBD">
        <w:rPr>
          <w:b/>
          <w:bCs/>
          <w:noProof/>
          <w:sz w:val="24"/>
          <w:szCs w:val="24"/>
        </w:rPr>
        <w:t>I Z J A V U</w:t>
      </w:r>
    </w:p>
    <w:p w:rsidR="00CA5DC7" w:rsidRPr="00D44EBD" w:rsidRDefault="00CA5DC7" w:rsidP="00D46C44">
      <w:pPr>
        <w:autoSpaceDE w:val="0"/>
        <w:autoSpaceDN w:val="0"/>
        <w:adjustRightInd w:val="0"/>
        <w:rPr>
          <w:b/>
          <w:bCs/>
          <w:noProof/>
          <w:sz w:val="24"/>
          <w:szCs w:val="24"/>
        </w:rPr>
      </w:pPr>
    </w:p>
    <w:p w:rsidR="00CA5DC7" w:rsidRPr="00D44EBD" w:rsidRDefault="00CA5DC7" w:rsidP="00D46C44">
      <w:pPr>
        <w:autoSpaceDE w:val="0"/>
        <w:autoSpaceDN w:val="0"/>
        <w:adjustRightInd w:val="0"/>
        <w:ind w:firstLine="360"/>
        <w:rPr>
          <w:noProof/>
          <w:sz w:val="24"/>
          <w:szCs w:val="24"/>
        </w:rPr>
      </w:pPr>
      <w:r>
        <w:rPr>
          <w:noProof/>
          <w:sz w:val="24"/>
          <w:szCs w:val="24"/>
        </w:rPr>
        <w:t>Ponuđa</w:t>
      </w:r>
      <w:r w:rsidRPr="00D44EBD">
        <w:rPr>
          <w:noProof/>
          <w:sz w:val="24"/>
          <w:szCs w:val="24"/>
        </w:rPr>
        <w:t>č</w:t>
      </w:r>
      <w:r w:rsidRPr="00D44EBD">
        <w:rPr>
          <w:i/>
          <w:iCs/>
          <w:noProof/>
          <w:sz w:val="24"/>
          <w:szCs w:val="24"/>
        </w:rPr>
        <w:t>_____________________________________</w:t>
      </w:r>
      <w:r w:rsidRPr="00D44EBD">
        <w:rPr>
          <w:noProof/>
          <w:sz w:val="24"/>
          <w:szCs w:val="24"/>
        </w:rPr>
        <w:t>_______</w:t>
      </w:r>
      <w:r w:rsidRPr="00D44EBD">
        <w:rPr>
          <w:i/>
          <w:iCs/>
          <w:noProof/>
          <w:sz w:val="24"/>
          <w:szCs w:val="24"/>
        </w:rPr>
        <w:t xml:space="preserve">[navesti naziv </w:t>
      </w:r>
      <w:r>
        <w:rPr>
          <w:i/>
          <w:iCs/>
          <w:noProof/>
          <w:sz w:val="24"/>
          <w:szCs w:val="24"/>
        </w:rPr>
        <w:t>ponuđača</w:t>
      </w:r>
      <w:r w:rsidRPr="00D44EBD">
        <w:rPr>
          <w:i/>
          <w:iCs/>
          <w:noProof/>
          <w:sz w:val="24"/>
          <w:szCs w:val="24"/>
        </w:rPr>
        <w:t xml:space="preserve">] </w:t>
      </w:r>
      <w:r w:rsidRPr="00D44EBD">
        <w:rPr>
          <w:noProof/>
          <w:sz w:val="24"/>
          <w:szCs w:val="24"/>
        </w:rPr>
        <w:t xml:space="preserve">u postupku nabavke male vrednosti </w:t>
      </w:r>
      <w:r>
        <w:rPr>
          <w:noProof/>
          <w:sz w:val="24"/>
          <w:szCs w:val="24"/>
        </w:rPr>
        <w:t>–</w:t>
      </w:r>
      <w:r>
        <w:rPr>
          <w:noProof/>
          <w:sz w:val="24"/>
          <w:szCs w:val="24"/>
          <w:lang w:val="en-US"/>
        </w:rPr>
        <w:t xml:space="preserve"> Nabavka </w:t>
      </w:r>
      <w:r>
        <w:rPr>
          <w:noProof/>
          <w:sz w:val="24"/>
          <w:szCs w:val="24"/>
          <w:lang w:val="sr-Latn-CS"/>
        </w:rPr>
        <w:t>građevinskog materijala, nameštaja i električnih uređaja za seoska domaćinstva</w:t>
      </w:r>
      <w:r>
        <w:rPr>
          <w:noProof/>
          <w:sz w:val="24"/>
          <w:szCs w:val="24"/>
        </w:rPr>
        <w:t>,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lang w:val="sr-Latn-CS"/>
        </w:rPr>
        <w:t xml:space="preserve">RHP-W4-404-76/17-03 </w:t>
      </w:r>
      <w:r w:rsidRPr="00D44EBD">
        <w:rPr>
          <w:noProof/>
          <w:sz w:val="24"/>
          <w:szCs w:val="24"/>
        </w:rPr>
        <w:t>ispunjava OBAVEZNE uslove definisane konkursnom dokumentacijom za predmetnu nabavku, i to:</w:t>
      </w:r>
    </w:p>
    <w:bookmarkEnd w:id="0"/>
    <w:p w:rsidR="00CA5DC7" w:rsidRPr="00D46C44" w:rsidRDefault="00CA5DC7" w:rsidP="00D46C44">
      <w:pPr>
        <w:pStyle w:val="BodyText"/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360"/>
        <w:jc w:val="both"/>
        <w:outlineLvl w:val="3"/>
      </w:pPr>
    </w:p>
    <w:p w:rsidR="00CA5DC7" w:rsidRPr="00D46C44" w:rsidRDefault="00CA5DC7" w:rsidP="00D46C44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jc w:val="both"/>
        <w:outlineLvl w:val="3"/>
      </w:pPr>
      <w:r>
        <w:t xml:space="preserve">Da je registrovan </w:t>
      </w:r>
      <w:r w:rsidRPr="00D44EBD">
        <w:t>kod nadležnog organa;</w:t>
      </w:r>
    </w:p>
    <w:p w:rsidR="00CA5DC7" w:rsidRPr="00D44EBD" w:rsidRDefault="00CA5DC7" w:rsidP="00D46C44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jc w:val="both"/>
        <w:outlineLvl w:val="3"/>
      </w:pPr>
      <w:r w:rsidRPr="00D44EBD">
        <w:t xml:space="preserve">Da pravno lice </w:t>
      </w:r>
      <w:r>
        <w:t>ili njegov pravni zastupnik nisu</w:t>
      </w:r>
      <w:r w:rsidRPr="00D44EBD">
        <w:t xml:space="preserve"> osuđivani za krivično delo kao članovi </w:t>
      </w:r>
      <w:r>
        <w:rPr>
          <w:lang w:val="en-US"/>
        </w:rPr>
        <w:t xml:space="preserve">  </w:t>
      </w:r>
      <w:r w:rsidRPr="00D44EBD">
        <w:t>organizovane kriminalne grupe; da nisu osuđivani za dela u oblasti privrednog kriminala, za dela protiv životne sredine, davanje ili primanje mita, za krivično delo prevare;</w:t>
      </w:r>
    </w:p>
    <w:p w:rsidR="00CA5DC7" w:rsidRPr="003D6871" w:rsidRDefault="00CA5DC7" w:rsidP="00D46C44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</w:pPr>
      <w:r w:rsidRPr="003D6871">
        <w:t>Da je platilo dospele poreze i druge obaveze u skladu sa propisima Republike Srbije ili druge države ukoliko ima registrovano sedište na teritoriji te države;</w:t>
      </w:r>
    </w:p>
    <w:p w:rsidR="00CA5DC7" w:rsidRPr="003D6871" w:rsidRDefault="00CA5DC7" w:rsidP="00D46C44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</w:pPr>
      <w:r w:rsidRPr="003D6871">
        <w:t>Da ima važeću dozvolu nadležnog organa za obavljanje privredne delatnosti koja je predmet javne nabav</w:t>
      </w:r>
      <w:r>
        <w:rPr>
          <w:lang w:val="sr-Latn-CS"/>
        </w:rPr>
        <w:t>k</w:t>
      </w:r>
      <w:r w:rsidRPr="003D6871">
        <w:t>e, ako je takva dozvola predviđena posebnim propisom;</w:t>
      </w:r>
    </w:p>
    <w:p w:rsidR="00CA5DC7" w:rsidRPr="003D6871" w:rsidRDefault="00CA5DC7" w:rsidP="00D46C44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</w:pPr>
      <w:r w:rsidRPr="003D6871">
        <w:t>Ispunio je obaveze prema važećim propisima koji se odnose na zaštitu na radu, zapošljavanje i uslove rada, zaštitu životne sredine, i da nema zabranu obavljanja delatnosti koja je na snazi u vreme podnošenja ponude.</w:t>
      </w:r>
    </w:p>
    <w:p w:rsidR="00CA5DC7" w:rsidRPr="00D44EBD" w:rsidRDefault="00CA5DC7">
      <w:pPr>
        <w:autoSpaceDE w:val="0"/>
        <w:autoSpaceDN w:val="0"/>
        <w:adjustRightInd w:val="0"/>
        <w:ind w:left="720"/>
        <w:rPr>
          <w:noProof/>
          <w:sz w:val="24"/>
          <w:szCs w:val="24"/>
        </w:rPr>
      </w:pPr>
    </w:p>
    <w:p w:rsidR="00CA5DC7" w:rsidRPr="00D44EBD" w:rsidRDefault="00CA5DC7" w:rsidP="007D2EDA">
      <w:pPr>
        <w:autoSpaceDE w:val="0"/>
        <w:autoSpaceDN w:val="0"/>
        <w:adjustRightInd w:val="0"/>
        <w:rPr>
          <w:noProof/>
          <w:sz w:val="24"/>
          <w:szCs w:val="24"/>
        </w:rPr>
      </w:pPr>
      <w:r w:rsidRPr="00D44EBD">
        <w:rPr>
          <w:noProof/>
          <w:sz w:val="24"/>
          <w:szCs w:val="24"/>
        </w:rPr>
        <w:t>kao i DODATNI uslov finansijskog kapaciteta, definisan konkursnom dokumentacijom za predmetnu nabavku, i to:</w:t>
      </w:r>
    </w:p>
    <w:p w:rsidR="00CA5DC7" w:rsidRPr="00D46C44" w:rsidRDefault="00CA5DC7" w:rsidP="00D46C44">
      <w:pPr>
        <w:pStyle w:val="BodyText"/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jc w:val="both"/>
        <w:outlineLvl w:val="3"/>
      </w:pPr>
    </w:p>
    <w:p w:rsidR="00CA5DC7" w:rsidRPr="00BC09A9" w:rsidRDefault="00CA5DC7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</w:pPr>
      <w:r w:rsidRPr="00BC09A9">
        <w:t>Da ponuđač nije imao registrovane blokade računa u po</w:t>
      </w:r>
      <w:r>
        <w:t>slednjih dvanaest (12) meseci do</w:t>
      </w:r>
      <w:r w:rsidRPr="00BC09A9">
        <w:t xml:space="preserve"> dana objavljivanja  javnog poziva;</w:t>
      </w:r>
    </w:p>
    <w:p w:rsidR="00CA5DC7" w:rsidRPr="009D6A52" w:rsidRDefault="00CA5DC7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</w:pPr>
      <w:r w:rsidRPr="006D7C67">
        <w:t>Da nad Ponuđačem nije pokrenut postupak stečaja ili likvidacije, odnosno prethodni stečajni postupak.</w:t>
      </w:r>
    </w:p>
    <w:p w:rsidR="00CA5DC7" w:rsidRPr="00CE3282" w:rsidRDefault="00CA5DC7" w:rsidP="00772505">
      <w:pPr>
        <w:autoSpaceDE w:val="0"/>
        <w:autoSpaceDN w:val="0"/>
        <w:adjustRightInd w:val="0"/>
        <w:rPr>
          <w:b/>
          <w:bCs/>
          <w:i/>
          <w:iCs/>
          <w:noProof/>
          <w:sz w:val="24"/>
          <w:szCs w:val="24"/>
        </w:rPr>
      </w:pPr>
    </w:p>
    <w:p w:rsidR="00CA5DC7" w:rsidRPr="00D44EBD" w:rsidRDefault="00CA5DC7" w:rsidP="00772505">
      <w:pPr>
        <w:autoSpaceDE w:val="0"/>
        <w:autoSpaceDN w:val="0"/>
        <w:adjustRightInd w:val="0"/>
        <w:rPr>
          <w:b/>
          <w:bCs/>
          <w:i/>
          <w:iCs/>
          <w:noProof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3080"/>
        <w:gridCol w:w="3068"/>
        <w:gridCol w:w="3094"/>
      </w:tblGrid>
      <w:tr w:rsidR="00CA5DC7" w:rsidRPr="00D57D85">
        <w:trPr>
          <w:jc w:val="center"/>
        </w:trPr>
        <w:tc>
          <w:tcPr>
            <w:tcW w:w="3080" w:type="dxa"/>
            <w:vAlign w:val="center"/>
          </w:tcPr>
          <w:p w:rsidR="00CA5DC7" w:rsidRPr="00D44EBD" w:rsidRDefault="00CA5DC7" w:rsidP="00AA07D3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  <w:r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  <w:t>Mesto</w:t>
            </w:r>
            <w:r w:rsidRPr="00D44EBD"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  <w:t>:</w:t>
            </w:r>
          </w:p>
          <w:p w:rsidR="00CA5DC7" w:rsidRPr="00D44EBD" w:rsidRDefault="00CA5DC7" w:rsidP="00AA07D3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  <w:r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  <w:t>Datum</w:t>
            </w:r>
            <w:r w:rsidRPr="00D44EBD"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3068" w:type="dxa"/>
            <w:vAlign w:val="center"/>
          </w:tcPr>
          <w:p w:rsidR="00CA5DC7" w:rsidRPr="00D44EBD" w:rsidRDefault="00CA5DC7" w:rsidP="00AA07D3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  <w:r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  <w:t>M</w:t>
            </w:r>
            <w:r w:rsidRPr="00D44EBD"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  <w:t>.</w:t>
            </w:r>
            <w:r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  <w:t>P</w:t>
            </w:r>
            <w:r w:rsidRPr="00D44EBD"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094" w:type="dxa"/>
            <w:vAlign w:val="center"/>
          </w:tcPr>
          <w:p w:rsidR="00CA5DC7" w:rsidRPr="00D44EBD" w:rsidRDefault="00CA5DC7" w:rsidP="00AA07D3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  <w:r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  <w:t>Potpis</w:t>
            </w:r>
            <w:r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val="en-US" w:eastAsia="ar-SA"/>
              </w:rPr>
              <w:t xml:space="preserve"> </w:t>
            </w:r>
            <w:r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  <w:t>ovlašćenog</w:t>
            </w:r>
            <w:r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val="en-US" w:eastAsia="ar-SA"/>
              </w:rPr>
              <w:t xml:space="preserve"> </w:t>
            </w:r>
            <w:r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  <w:t>lica</w:t>
            </w:r>
          </w:p>
        </w:tc>
      </w:tr>
      <w:tr w:rsidR="00CA5DC7" w:rsidRPr="00D57D85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</w:tcPr>
          <w:p w:rsidR="00CA5DC7" w:rsidRPr="00D44EBD" w:rsidRDefault="00CA5DC7" w:rsidP="00AA07D3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68" w:type="dxa"/>
          </w:tcPr>
          <w:p w:rsidR="00CA5DC7" w:rsidRPr="00D44EBD" w:rsidRDefault="00CA5DC7" w:rsidP="00AA07D3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</w:tcPr>
          <w:p w:rsidR="00CA5DC7" w:rsidRPr="00D44EBD" w:rsidRDefault="00CA5DC7" w:rsidP="00AA07D3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CA5DC7" w:rsidRPr="00D44EBD" w:rsidRDefault="00CA5DC7" w:rsidP="00772505">
      <w:pPr>
        <w:autoSpaceDE w:val="0"/>
        <w:autoSpaceDN w:val="0"/>
        <w:adjustRightInd w:val="0"/>
        <w:rPr>
          <w:b/>
          <w:bCs/>
          <w:i/>
          <w:iCs/>
          <w:noProof/>
          <w:sz w:val="24"/>
          <w:szCs w:val="24"/>
        </w:rPr>
      </w:pPr>
    </w:p>
    <w:p w:rsidR="00CA5DC7" w:rsidRPr="00D44EBD" w:rsidRDefault="00CA5DC7" w:rsidP="00772505">
      <w:pPr>
        <w:autoSpaceDE w:val="0"/>
        <w:autoSpaceDN w:val="0"/>
        <w:adjustRightInd w:val="0"/>
        <w:rPr>
          <w:b/>
          <w:bCs/>
          <w:i/>
          <w:iCs/>
          <w:noProof/>
          <w:sz w:val="24"/>
          <w:szCs w:val="24"/>
        </w:rPr>
      </w:pPr>
    </w:p>
    <w:p w:rsidR="00CA5DC7" w:rsidRPr="00D44EBD" w:rsidRDefault="00CA5DC7" w:rsidP="00772505">
      <w:pPr>
        <w:autoSpaceDE w:val="0"/>
        <w:autoSpaceDN w:val="0"/>
        <w:adjustRightInd w:val="0"/>
        <w:rPr>
          <w:b/>
          <w:bCs/>
          <w:i/>
          <w:iCs/>
          <w:noProof/>
          <w:sz w:val="24"/>
          <w:szCs w:val="24"/>
        </w:rPr>
      </w:pPr>
      <w:r>
        <w:rPr>
          <w:b/>
          <w:bCs/>
          <w:i/>
          <w:iCs/>
          <w:noProof/>
          <w:sz w:val="24"/>
          <w:szCs w:val="24"/>
        </w:rPr>
        <w:t>Napomena</w:t>
      </w:r>
      <w:r w:rsidRPr="00D44EBD">
        <w:rPr>
          <w:b/>
          <w:bCs/>
          <w:i/>
          <w:iCs/>
          <w:noProof/>
          <w:sz w:val="24"/>
          <w:szCs w:val="24"/>
        </w:rPr>
        <w:t xml:space="preserve">: </w:t>
      </w:r>
      <w:r>
        <w:rPr>
          <w:b/>
          <w:bCs/>
          <w:i/>
          <w:iCs/>
          <w:noProof/>
          <w:sz w:val="24"/>
          <w:szCs w:val="24"/>
          <w:u w:val="single"/>
        </w:rPr>
        <w:t>Ukoliko</w:t>
      </w:r>
      <w:r>
        <w:rPr>
          <w:b/>
          <w:bCs/>
          <w:i/>
          <w:iCs/>
          <w:noProof/>
          <w:sz w:val="24"/>
          <w:szCs w:val="24"/>
          <w:u w:val="single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  <w:u w:val="single"/>
        </w:rPr>
        <w:t>ponudu</w:t>
      </w:r>
      <w:r>
        <w:rPr>
          <w:b/>
          <w:bCs/>
          <w:i/>
          <w:iCs/>
          <w:noProof/>
          <w:sz w:val="24"/>
          <w:szCs w:val="24"/>
          <w:u w:val="single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  <w:u w:val="single"/>
        </w:rPr>
        <w:t>podnosi</w:t>
      </w:r>
      <w:r>
        <w:rPr>
          <w:b/>
          <w:bCs/>
          <w:i/>
          <w:iCs/>
          <w:noProof/>
          <w:sz w:val="24"/>
          <w:szCs w:val="24"/>
          <w:u w:val="single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  <w:u w:val="single"/>
        </w:rPr>
        <w:t>grupa</w:t>
      </w:r>
      <w:r>
        <w:rPr>
          <w:b/>
          <w:bCs/>
          <w:i/>
          <w:iCs/>
          <w:noProof/>
          <w:sz w:val="24"/>
          <w:szCs w:val="24"/>
          <w:u w:val="single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  <w:u w:val="single"/>
        </w:rPr>
        <w:t>ponuđača</w:t>
      </w:r>
      <w:r w:rsidRPr="00D44EBD">
        <w:rPr>
          <w:b/>
          <w:bCs/>
          <w:i/>
          <w:iCs/>
          <w:noProof/>
          <w:sz w:val="24"/>
          <w:szCs w:val="24"/>
          <w:u w:val="single"/>
        </w:rPr>
        <w:t>,</w:t>
      </w:r>
      <w:r>
        <w:rPr>
          <w:b/>
          <w:bCs/>
          <w:i/>
          <w:iCs/>
          <w:noProof/>
          <w:sz w:val="24"/>
          <w:szCs w:val="24"/>
          <w:u w:val="single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</w:rPr>
        <w:t>Izjava</w:t>
      </w:r>
      <w:r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</w:rPr>
        <w:t>mora</w:t>
      </w:r>
      <w:r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</w:rPr>
        <w:t>biti</w:t>
      </w:r>
      <w:r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</w:rPr>
        <w:t>potpisana</w:t>
      </w:r>
      <w:r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</w:rPr>
        <w:t>od</w:t>
      </w:r>
      <w:r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</w:rPr>
        <w:t>stran</w:t>
      </w:r>
      <w:r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</w:rPr>
        <w:t>eovlašćenog</w:t>
      </w:r>
      <w:r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</w:rPr>
        <w:t>lica</w:t>
      </w:r>
      <w:r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</w:rPr>
        <w:t>svakog</w:t>
      </w:r>
      <w:r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</w:rPr>
        <w:t>ponuđača</w:t>
      </w:r>
      <w:r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</w:rPr>
        <w:t>iz</w:t>
      </w:r>
      <w:r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</w:rPr>
        <w:t>grupe</w:t>
      </w:r>
      <w:r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</w:rPr>
        <w:t>ponuđača</w:t>
      </w:r>
      <w:r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</w:rPr>
        <w:t>i</w:t>
      </w:r>
      <w:r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</w:rPr>
        <w:t>overena</w:t>
      </w:r>
      <w:r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>
        <w:rPr>
          <w:b/>
          <w:bCs/>
          <w:i/>
          <w:iCs/>
          <w:noProof/>
          <w:sz w:val="24"/>
          <w:szCs w:val="24"/>
        </w:rPr>
        <w:t>pečatom</w:t>
      </w:r>
      <w:r w:rsidRPr="00D44EBD">
        <w:rPr>
          <w:b/>
          <w:bCs/>
          <w:i/>
          <w:iCs/>
          <w:noProof/>
          <w:sz w:val="24"/>
          <w:szCs w:val="24"/>
        </w:rPr>
        <w:t xml:space="preserve">. </w:t>
      </w:r>
    </w:p>
    <w:p w:rsidR="00CA5DC7" w:rsidRPr="00D44EBD" w:rsidRDefault="00CA5DC7" w:rsidP="00772505">
      <w:pPr>
        <w:rPr>
          <w:noProof/>
          <w:sz w:val="24"/>
          <w:szCs w:val="24"/>
        </w:rPr>
      </w:pPr>
    </w:p>
    <w:p w:rsidR="00CA5DC7" w:rsidRDefault="00CA5DC7" w:rsidP="00772505">
      <w:pPr>
        <w:rPr>
          <w:rFonts w:ascii="Cambria" w:hAnsi="Cambria" w:cs="Cambria"/>
          <w:b/>
          <w:bCs/>
          <w:noProof/>
          <w:sz w:val="24"/>
          <w:szCs w:val="24"/>
        </w:rPr>
      </w:pPr>
    </w:p>
    <w:sectPr w:rsidR="00CA5DC7" w:rsidSect="00B27A6E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DC7" w:rsidRDefault="00CA5DC7" w:rsidP="00403B1F">
      <w:r>
        <w:separator/>
      </w:r>
    </w:p>
  </w:endnote>
  <w:endnote w:type="continuationSeparator" w:id="1">
    <w:p w:rsidR="00CA5DC7" w:rsidRDefault="00CA5DC7" w:rsidP="00403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DC7" w:rsidRDefault="00CA5DC7" w:rsidP="00A56940">
    <w:pPr>
      <w:pStyle w:val="Footer"/>
    </w:pPr>
  </w:p>
  <w:p w:rsidR="00CA5DC7" w:rsidRPr="006729DA" w:rsidRDefault="00CA5DC7" w:rsidP="006729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DC7" w:rsidRDefault="00CA5DC7" w:rsidP="00403B1F">
      <w:r>
        <w:separator/>
      </w:r>
    </w:p>
  </w:footnote>
  <w:footnote w:type="continuationSeparator" w:id="1">
    <w:p w:rsidR="00CA5DC7" w:rsidRDefault="00CA5DC7" w:rsidP="00403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DC7" w:rsidRPr="00036FAA" w:rsidRDefault="00CA5DC7">
    <w:pPr>
      <w:pStyle w:val="Header"/>
    </w:pPr>
  </w:p>
  <w:p w:rsidR="00CA5DC7" w:rsidRDefault="00CA5DC7" w:rsidP="00FB03E5">
    <w:pPr>
      <w:pStyle w:val="Header"/>
      <w:tabs>
        <w:tab w:val="clear" w:pos="4680"/>
        <w:tab w:val="clear" w:pos="9360"/>
        <w:tab w:val="left" w:pos="1515"/>
      </w:tabs>
    </w:pPr>
  </w:p>
  <w:p w:rsidR="00CA5DC7" w:rsidRDefault="00CA5DC7">
    <w:pPr>
      <w:pStyle w:val="Header"/>
    </w:pPr>
  </w:p>
  <w:p w:rsidR="00CA5DC7" w:rsidRDefault="00CA5DC7" w:rsidP="00A569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2505"/>
    <w:rsid w:val="00036FAA"/>
    <w:rsid w:val="0004098E"/>
    <w:rsid w:val="00052B4A"/>
    <w:rsid w:val="00067177"/>
    <w:rsid w:val="000778EC"/>
    <w:rsid w:val="00081D3E"/>
    <w:rsid w:val="000E1CFF"/>
    <w:rsid w:val="000E4044"/>
    <w:rsid w:val="000F6D8C"/>
    <w:rsid w:val="00134F5F"/>
    <w:rsid w:val="00141700"/>
    <w:rsid w:val="001703F8"/>
    <w:rsid w:val="0017431E"/>
    <w:rsid w:val="001B113F"/>
    <w:rsid w:val="00226E59"/>
    <w:rsid w:val="002751C2"/>
    <w:rsid w:val="002F336F"/>
    <w:rsid w:val="0030749A"/>
    <w:rsid w:val="003119F7"/>
    <w:rsid w:val="00325454"/>
    <w:rsid w:val="00376C14"/>
    <w:rsid w:val="0038605F"/>
    <w:rsid w:val="003875F6"/>
    <w:rsid w:val="003C222F"/>
    <w:rsid w:val="003D6871"/>
    <w:rsid w:val="00403B1F"/>
    <w:rsid w:val="00457718"/>
    <w:rsid w:val="00495E0D"/>
    <w:rsid w:val="004A603A"/>
    <w:rsid w:val="004B04CF"/>
    <w:rsid w:val="004C5683"/>
    <w:rsid w:val="005031BA"/>
    <w:rsid w:val="005B3B66"/>
    <w:rsid w:val="005C243D"/>
    <w:rsid w:val="005E540D"/>
    <w:rsid w:val="006729DA"/>
    <w:rsid w:val="00685A84"/>
    <w:rsid w:val="006D7C67"/>
    <w:rsid w:val="006F4F6C"/>
    <w:rsid w:val="00701DC0"/>
    <w:rsid w:val="00711285"/>
    <w:rsid w:val="00713537"/>
    <w:rsid w:val="007429C8"/>
    <w:rsid w:val="00772505"/>
    <w:rsid w:val="0078159A"/>
    <w:rsid w:val="007A27E7"/>
    <w:rsid w:val="007A2BFB"/>
    <w:rsid w:val="007D2EDA"/>
    <w:rsid w:val="00814070"/>
    <w:rsid w:val="0087160F"/>
    <w:rsid w:val="008A251C"/>
    <w:rsid w:val="008D58BF"/>
    <w:rsid w:val="00955A53"/>
    <w:rsid w:val="009708F0"/>
    <w:rsid w:val="009D6A52"/>
    <w:rsid w:val="009F587D"/>
    <w:rsid w:val="00A07F7C"/>
    <w:rsid w:val="00A300A8"/>
    <w:rsid w:val="00A56940"/>
    <w:rsid w:val="00AA07D3"/>
    <w:rsid w:val="00AF4D7C"/>
    <w:rsid w:val="00AF6018"/>
    <w:rsid w:val="00B165C5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A5DC7"/>
    <w:rsid w:val="00CE3282"/>
    <w:rsid w:val="00D008EA"/>
    <w:rsid w:val="00D44EBD"/>
    <w:rsid w:val="00D46C44"/>
    <w:rsid w:val="00D53782"/>
    <w:rsid w:val="00D562C4"/>
    <w:rsid w:val="00D57D85"/>
    <w:rsid w:val="00D82521"/>
    <w:rsid w:val="00DB0228"/>
    <w:rsid w:val="00DD589E"/>
    <w:rsid w:val="00E008E3"/>
    <w:rsid w:val="00E65A01"/>
    <w:rsid w:val="00E81CDA"/>
    <w:rsid w:val="00E973E2"/>
    <w:rsid w:val="00EA0A83"/>
    <w:rsid w:val="00F51481"/>
    <w:rsid w:val="00F6383C"/>
    <w:rsid w:val="00F65AEF"/>
    <w:rsid w:val="00FB03E5"/>
    <w:rsid w:val="00FB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liases w:val="JNNormal"/>
    <w:qFormat/>
    <w:rsid w:val="00772505"/>
    <w:pPr>
      <w:jc w:val="both"/>
    </w:pPr>
    <w:rPr>
      <w:rFonts w:ascii="Times New Roman" w:eastAsia="Times New Roman" w:hAnsi="Times New Roman"/>
      <w:sz w:val="20"/>
      <w:szCs w:val="20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="Cambria" w:hAnsi="Cambria" w:cs="Cambria"/>
      <w:b/>
      <w:bCs/>
      <w:sz w:val="24"/>
      <w:szCs w:val="24"/>
    </w:rPr>
  </w:style>
  <w:style w:type="paragraph" w:styleId="Heading2">
    <w:name w:val="heading 2"/>
    <w:aliases w:val="JNHeading 2"/>
    <w:basedOn w:val="Normal"/>
    <w:next w:val="Normal"/>
    <w:link w:val="Heading2Char"/>
    <w:uiPriority w:val="99"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="Cambria" w:hAnsi="Cambria" w:cs="Cambria"/>
      <w:b/>
      <w:bCs/>
      <w:sz w:val="22"/>
      <w:szCs w:val="22"/>
    </w:rPr>
  </w:style>
  <w:style w:type="paragraph" w:styleId="Heading3">
    <w:name w:val="heading 3"/>
    <w:aliases w:val="JNHeading 3"/>
    <w:basedOn w:val="Normal"/>
    <w:next w:val="Normal"/>
    <w:link w:val="Heading3Char"/>
    <w:uiPriority w:val="99"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="Cambria" w:hAnsi="Cambria" w:cs="Cambria"/>
      <w:b/>
      <w:bCs/>
      <w:sz w:val="22"/>
      <w:szCs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9"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="Cambria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="Cambria" w:hAnsi="Cambria" w:cs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="Cambria" w:hAnsi="Cambria" w:cs="Cambria"/>
      <w:color w:val="4F81BD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="Cambria" w:hAnsi="Cambria" w:cs="Cambria"/>
      <w:i/>
      <w:iCs/>
      <w:color w:val="4040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JNHeading 1 Char"/>
    <w:basedOn w:val="DefaultParagraphFont"/>
    <w:link w:val="Heading1"/>
    <w:uiPriority w:val="99"/>
    <w:locked/>
    <w:rsid w:val="00772505"/>
    <w:rPr>
      <w:rFonts w:ascii="Cambria" w:hAnsi="Cambria" w:cs="Cambria"/>
      <w:b/>
      <w:bCs/>
      <w:sz w:val="28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9"/>
    <w:locked/>
    <w:rsid w:val="00772505"/>
    <w:rPr>
      <w:rFonts w:ascii="Cambria" w:hAnsi="Cambria" w:cs="Cambria"/>
      <w:b/>
      <w:bCs/>
      <w:sz w:val="26"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9"/>
    <w:locked/>
    <w:rsid w:val="00772505"/>
    <w:rPr>
      <w:rFonts w:ascii="Cambria" w:hAnsi="Cambria" w:cs="Cambria"/>
      <w:b/>
      <w:bCs/>
      <w:sz w:val="24"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9"/>
    <w:semiHidden/>
    <w:locked/>
    <w:rsid w:val="00772505"/>
    <w:rPr>
      <w:rFonts w:ascii="Cambria" w:hAnsi="Cambria" w:cs="Cambria"/>
      <w:b/>
      <w:bCs/>
      <w:i/>
      <w:iCs/>
      <w:color w:val="4F81BD"/>
      <w:sz w:val="24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72505"/>
    <w:rPr>
      <w:rFonts w:ascii="Cambria" w:hAnsi="Cambria" w:cs="Cambria"/>
      <w:color w:val="243F60"/>
      <w:sz w:val="24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72505"/>
    <w:rPr>
      <w:rFonts w:ascii="Cambria" w:hAnsi="Cambria" w:cs="Cambria"/>
      <w:i/>
      <w:iCs/>
      <w:color w:val="243F60"/>
      <w:sz w:val="24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72505"/>
    <w:rPr>
      <w:rFonts w:ascii="Cambria" w:hAnsi="Cambria" w:cs="Cambria"/>
      <w:i/>
      <w:iCs/>
      <w:color w:val="404040"/>
      <w:sz w:val="24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72505"/>
    <w:rPr>
      <w:rFonts w:ascii="Cambria" w:hAnsi="Cambria" w:cs="Cambria"/>
      <w:color w:val="4F81BD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72505"/>
    <w:rPr>
      <w:rFonts w:ascii="Cambria" w:hAnsi="Cambria" w:cs="Cambria"/>
      <w:i/>
      <w:iCs/>
      <w:color w:val="404040"/>
      <w:sz w:val="20"/>
      <w:szCs w:val="20"/>
      <w:lang w:val="ru-RU"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772505"/>
    <w:pPr>
      <w:ind w:left="720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772505"/>
    <w:rPr>
      <w:rFonts w:ascii="Times New Roman" w:hAnsi="Times New Roman" w:cs="Times New Roman"/>
      <w:sz w:val="24"/>
      <w:szCs w:val="24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72505"/>
    <w:rPr>
      <w:rFonts w:ascii="Times New Roman" w:hAnsi="Times New Roman" w:cs="Times New Roman"/>
      <w:sz w:val="24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72505"/>
    <w:rPr>
      <w:rFonts w:ascii="Times New Roman" w:hAnsi="Times New Roman" w:cs="Times New Roman"/>
      <w:sz w:val="24"/>
      <w:szCs w:val="24"/>
      <w:lang w:val="ru-RU" w:eastAsia="ja-JP"/>
    </w:rPr>
  </w:style>
  <w:style w:type="paragraph" w:styleId="BodyText">
    <w:name w:val="Body Text"/>
    <w:basedOn w:val="Normal"/>
    <w:link w:val="BodyTextChar"/>
    <w:uiPriority w:val="99"/>
    <w:rsid w:val="00D44EBD"/>
    <w:pPr>
      <w:jc w:val="left"/>
    </w:pPr>
    <w:rPr>
      <w:sz w:val="24"/>
      <w:szCs w:val="24"/>
      <w:lang w:val="sr-Cyrl-CS" w:eastAsia="en-GB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44EBD"/>
    <w:rPr>
      <w:rFonts w:ascii="Times New Roman" w:hAnsi="Times New Roman" w:cs="Times New Roman"/>
      <w:sz w:val="20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09A9"/>
    <w:rPr>
      <w:rFonts w:ascii="Tahoma" w:hAnsi="Tahoma" w:cs="Tahoma"/>
      <w:sz w:val="16"/>
      <w:szCs w:val="16"/>
      <w:lang w:val="ru-RU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287</Words>
  <Characters>1639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4 - IZJAVAPONUĐAČA</dc:title>
  <dc:subject/>
  <dc:creator>Jelena Petrović</dc:creator>
  <cp:keywords/>
  <dc:description/>
  <cp:lastModifiedBy>zorica</cp:lastModifiedBy>
  <cp:revision>4</cp:revision>
  <dcterms:created xsi:type="dcterms:W3CDTF">2017-08-18T05:36:00Z</dcterms:created>
  <dcterms:modified xsi:type="dcterms:W3CDTF">2017-08-18T12:22:00Z</dcterms:modified>
</cp:coreProperties>
</file>